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181FA7" w:rsidTr="003E692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A7" w:rsidRDefault="00181FA7" w:rsidP="0053129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A7" w:rsidRDefault="00181FA7" w:rsidP="00531296"/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A7" w:rsidRDefault="008A5C8B" w:rsidP="00531296">
            <w:r>
              <w:t xml:space="preserve">                      </w:t>
            </w:r>
            <w:r w:rsidR="00181FA7">
              <w:t xml:space="preserve">Приложение 8 </w:t>
            </w:r>
          </w:p>
        </w:tc>
      </w:tr>
      <w:tr w:rsidR="00181FA7" w:rsidTr="00352A4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A7" w:rsidRDefault="00181FA7" w:rsidP="0053129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A7" w:rsidRDefault="00181FA7" w:rsidP="00531296"/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A7" w:rsidRDefault="008A5C8B" w:rsidP="00531296">
            <w:r>
              <w:t xml:space="preserve">                      </w:t>
            </w:r>
            <w:r w:rsidR="00181FA7">
              <w:t xml:space="preserve">к решению Саратовской </w:t>
            </w:r>
          </w:p>
          <w:p w:rsidR="00181FA7" w:rsidRDefault="00181FA7" w:rsidP="00531296">
            <w:r>
              <w:t xml:space="preserve">                      городской Думы</w:t>
            </w:r>
          </w:p>
        </w:tc>
      </w:tr>
      <w:tr w:rsidR="00181FA7" w:rsidTr="00CF11E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A7" w:rsidRDefault="00181FA7" w:rsidP="0053129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A7" w:rsidRDefault="00181FA7" w:rsidP="00531296"/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A7" w:rsidRDefault="00181FA7" w:rsidP="00531296">
            <w:r>
              <w:t xml:space="preserve">                      от 16 декабря 2022 года  № 28-290</w:t>
            </w:r>
          </w:p>
        </w:tc>
      </w:tr>
      <w:tr w:rsidR="008558E8" w:rsidTr="008558E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</w:tr>
      <w:tr w:rsidR="008558E8" w:rsidTr="008558E8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8E8" w:rsidRPr="00181FA7" w:rsidRDefault="008558E8" w:rsidP="00531296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2023 год </w:t>
            </w:r>
          </w:p>
          <w:p w:rsidR="008558E8" w:rsidRDefault="008558E8" w:rsidP="00531296">
            <w:pPr>
              <w:jc w:val="center"/>
            </w:pPr>
            <w:r>
              <w:t>и на плановый период 2024 и 2025 годов</w:t>
            </w:r>
          </w:p>
        </w:tc>
      </w:tr>
      <w:tr w:rsidR="008558E8" w:rsidTr="008558E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тыс. руб.</w:t>
            </w:r>
          </w:p>
        </w:tc>
      </w:tr>
      <w:tr w:rsidR="008558E8" w:rsidTr="008558E8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8E8" w:rsidRDefault="008558E8" w:rsidP="00531296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8E8" w:rsidRDefault="008558E8" w:rsidP="00531296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8E8" w:rsidRDefault="008558E8" w:rsidP="00531296">
            <w:pPr>
              <w:jc w:val="center"/>
            </w:pPr>
            <w:r>
              <w:t>2023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8E8" w:rsidRDefault="008558E8" w:rsidP="00531296">
            <w:pPr>
              <w:jc w:val="center"/>
            </w:pPr>
            <w:r>
              <w:t>2024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8E8" w:rsidRDefault="008558E8" w:rsidP="00531296">
            <w:pPr>
              <w:jc w:val="center"/>
            </w:pPr>
            <w:r>
              <w:t>2025 год</w:t>
            </w:r>
          </w:p>
        </w:tc>
      </w:tr>
      <w:tr w:rsidR="008558E8" w:rsidTr="008558E8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8E8" w:rsidRDefault="008558E8" w:rsidP="00531296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8E8" w:rsidRDefault="008558E8" w:rsidP="00531296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8E8" w:rsidRDefault="008558E8" w:rsidP="00531296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8E8" w:rsidRDefault="008558E8" w:rsidP="00531296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8E8" w:rsidRDefault="008558E8" w:rsidP="00531296"/>
        </w:tc>
      </w:tr>
    </w:tbl>
    <w:p w:rsidR="008558E8" w:rsidRPr="008558E8" w:rsidRDefault="008558E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8558E8" w:rsidTr="008558E8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558E8" w:rsidRDefault="008558E8" w:rsidP="00531296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558E8" w:rsidRDefault="008558E8" w:rsidP="00531296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8E8" w:rsidRDefault="008558E8" w:rsidP="00531296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8E8" w:rsidRDefault="008558E8" w:rsidP="00531296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8E8" w:rsidRDefault="008558E8" w:rsidP="00531296">
            <w:pPr>
              <w:jc w:val="center"/>
            </w:pPr>
            <w:r>
              <w:t>5</w:t>
            </w:r>
          </w:p>
        </w:tc>
      </w:tr>
      <w:tr w:rsidR="008558E8" w:rsidTr="008558E8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558E8" w:rsidRDefault="008558E8" w:rsidP="00531296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460 794,0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0,0</w:t>
            </w:r>
          </w:p>
        </w:tc>
      </w:tr>
      <w:tr w:rsidR="008558E8" w:rsidTr="008558E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558E8" w:rsidRDefault="008558E8" w:rsidP="00531296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460 794,0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517 066,7</w:t>
            </w:r>
          </w:p>
        </w:tc>
      </w:tr>
      <w:tr w:rsidR="008558E8" w:rsidTr="008558E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8558E8" w:rsidRDefault="008558E8" w:rsidP="00531296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2 960 794,0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2 500 000,0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2 717 066,7</w:t>
            </w:r>
          </w:p>
        </w:tc>
      </w:tr>
      <w:tr w:rsidR="008558E8" w:rsidTr="008558E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8558E8" w:rsidRDefault="008558E8" w:rsidP="00531296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2 960 794,0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2 500 000,0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2 717 066,7</w:t>
            </w:r>
          </w:p>
        </w:tc>
      </w:tr>
      <w:tr w:rsidR="008558E8" w:rsidTr="008558E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8558E8" w:rsidRDefault="008558E8" w:rsidP="00531296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-2 500 000,0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-2 500 000,0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-2 200 000,0</w:t>
            </w:r>
          </w:p>
        </w:tc>
      </w:tr>
      <w:tr w:rsidR="008558E8" w:rsidTr="008558E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8558E8" w:rsidRDefault="008558E8" w:rsidP="00531296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-2 500 000,0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-2 500 000,0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-2 200 000,0</w:t>
            </w:r>
          </w:p>
        </w:tc>
      </w:tr>
      <w:tr w:rsidR="008558E8" w:rsidTr="008558E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558E8" w:rsidRDefault="008558E8" w:rsidP="00531296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-517 066,7</w:t>
            </w:r>
          </w:p>
        </w:tc>
      </w:tr>
      <w:tr w:rsidR="008558E8" w:rsidTr="008558E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558E8" w:rsidRDefault="008558E8" w:rsidP="00531296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-517 066,7</w:t>
            </w:r>
          </w:p>
        </w:tc>
      </w:tr>
      <w:tr w:rsidR="008558E8" w:rsidTr="008558E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8558E8" w:rsidRDefault="008558E8" w:rsidP="00531296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1 000 000,0</w:t>
            </w:r>
          </w:p>
        </w:tc>
      </w:tr>
      <w:tr w:rsidR="008558E8" w:rsidTr="008558E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8558E8" w:rsidRDefault="008558E8" w:rsidP="0053129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1 000 000,0</w:t>
            </w:r>
          </w:p>
        </w:tc>
      </w:tr>
      <w:tr w:rsidR="008558E8" w:rsidTr="008558E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8558E8" w:rsidRDefault="008558E8" w:rsidP="0053129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1 000 000,0</w:t>
            </w:r>
          </w:p>
        </w:tc>
      </w:tr>
      <w:tr w:rsidR="008558E8" w:rsidTr="008558E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8558E8" w:rsidRDefault="008558E8" w:rsidP="00531296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-1 517 066,7</w:t>
            </w:r>
          </w:p>
        </w:tc>
      </w:tr>
      <w:tr w:rsidR="008558E8" w:rsidTr="008558E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8558E8" w:rsidRDefault="008558E8" w:rsidP="0053129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-1 517 066,7</w:t>
            </w:r>
          </w:p>
        </w:tc>
      </w:tr>
      <w:tr w:rsidR="008558E8" w:rsidTr="008558E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8558E8" w:rsidRDefault="008558E8" w:rsidP="0053129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-1 000 000,0</w:t>
            </w:r>
          </w:p>
        </w:tc>
      </w:tr>
      <w:tr w:rsidR="008558E8" w:rsidTr="008558E8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558E8" w:rsidRDefault="008558E8" w:rsidP="00531296">
            <w:pPr>
              <w:jc w:val="center"/>
            </w:pPr>
            <w:r>
              <w:t>056 01 03 01 00 04 2900 810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558E8" w:rsidRDefault="008558E8" w:rsidP="0053129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 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558E8" w:rsidRDefault="008558E8" w:rsidP="00531296">
            <w:pPr>
              <w:jc w:val="right"/>
            </w:pPr>
            <w:r>
              <w:t>-517 066,7</w:t>
            </w:r>
          </w:p>
        </w:tc>
      </w:tr>
      <w:tr w:rsidR="008558E8" w:rsidTr="008558E8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</w:tr>
      <w:tr w:rsidR="008558E8" w:rsidTr="008558E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</w:tr>
      <w:tr w:rsidR="008558E8" w:rsidTr="008558E8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</w:tr>
      <w:tr w:rsidR="008558E8" w:rsidTr="008558E8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</w:tr>
      <w:tr w:rsidR="008558E8" w:rsidTr="008558E8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8E8" w:rsidRDefault="008558E8" w:rsidP="00531296">
            <w:pPr>
              <w:jc w:val="right"/>
            </w:pPr>
          </w:p>
        </w:tc>
      </w:tr>
    </w:tbl>
    <w:p w:rsidR="008558E8" w:rsidRPr="00D00A7C" w:rsidRDefault="008558E8" w:rsidP="008558E8"/>
    <w:p w:rsidR="00E2598B" w:rsidRPr="008558E8" w:rsidRDefault="00E2598B" w:rsidP="008558E8"/>
    <w:sectPr w:rsidR="00E2598B" w:rsidRPr="008558E8" w:rsidSect="00181FA7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E79" w:rsidRDefault="00A86E79" w:rsidP="008558E8">
      <w:r>
        <w:separator/>
      </w:r>
    </w:p>
  </w:endnote>
  <w:endnote w:type="continuationSeparator" w:id="1">
    <w:p w:rsidR="00A86E79" w:rsidRDefault="00A86E79" w:rsidP="00855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E79" w:rsidRDefault="00A86E79" w:rsidP="008558E8">
      <w:r>
        <w:separator/>
      </w:r>
    </w:p>
  </w:footnote>
  <w:footnote w:type="continuationSeparator" w:id="1">
    <w:p w:rsidR="00A86E79" w:rsidRDefault="00A86E79" w:rsidP="008558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8E8" w:rsidRDefault="00E47899" w:rsidP="0034027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558E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58E8" w:rsidRDefault="008558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8E8" w:rsidRDefault="00E47899" w:rsidP="0034027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558E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A5C8B">
      <w:rPr>
        <w:rStyle w:val="a7"/>
        <w:noProof/>
      </w:rPr>
      <w:t>2</w:t>
    </w:r>
    <w:r>
      <w:rPr>
        <w:rStyle w:val="a7"/>
      </w:rPr>
      <w:fldChar w:fldCharType="end"/>
    </w:r>
  </w:p>
  <w:p w:rsidR="008558E8" w:rsidRDefault="008558E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8558E8"/>
    <w:rsid w:val="0009153D"/>
    <w:rsid w:val="00181FA7"/>
    <w:rsid w:val="002C3F39"/>
    <w:rsid w:val="00340D12"/>
    <w:rsid w:val="006808C6"/>
    <w:rsid w:val="008558E8"/>
    <w:rsid w:val="008A5C8B"/>
    <w:rsid w:val="00927E52"/>
    <w:rsid w:val="009D474A"/>
    <w:rsid w:val="00A24CAF"/>
    <w:rsid w:val="00A5280F"/>
    <w:rsid w:val="00A86E79"/>
    <w:rsid w:val="00AF7E5E"/>
    <w:rsid w:val="00B912FD"/>
    <w:rsid w:val="00DF63FF"/>
    <w:rsid w:val="00E2598B"/>
    <w:rsid w:val="00E47899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58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558E8"/>
  </w:style>
  <w:style w:type="paragraph" w:styleId="a5">
    <w:name w:val="footer"/>
    <w:basedOn w:val="a"/>
    <w:link w:val="a6"/>
    <w:uiPriority w:val="99"/>
    <w:semiHidden/>
    <w:unhideWhenUsed/>
    <w:rsid w:val="008558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558E8"/>
  </w:style>
  <w:style w:type="character" w:styleId="a7">
    <w:name w:val="page number"/>
    <w:basedOn w:val="a0"/>
    <w:uiPriority w:val="99"/>
    <w:semiHidden/>
    <w:unhideWhenUsed/>
    <w:rsid w:val="008558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2</Pages>
  <Words>465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4</cp:revision>
  <dcterms:created xsi:type="dcterms:W3CDTF">2022-12-16T07:18:00Z</dcterms:created>
  <dcterms:modified xsi:type="dcterms:W3CDTF">2022-12-16T07:50:00Z</dcterms:modified>
</cp:coreProperties>
</file>